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525157" w14:textId="7201875F" w:rsidR="006B2F86" w:rsidRDefault="00327171" w:rsidP="00E71FC3">
      <w:pPr>
        <w:pStyle w:val="NoSpacing"/>
      </w:pPr>
      <w:r>
        <w:rPr>
          <w:u w:val="single"/>
        </w:rPr>
        <w:t>David FRENCHE</w:t>
      </w:r>
      <w:r>
        <w:t xml:space="preserve">      (fl.1416)</w:t>
      </w:r>
    </w:p>
    <w:p w14:paraId="3FB32DA4" w14:textId="7DECA07D" w:rsidR="00327171" w:rsidRDefault="00327171" w:rsidP="00E71FC3">
      <w:pPr>
        <w:pStyle w:val="NoSpacing"/>
      </w:pPr>
      <w:r>
        <w:t>of the diocese of Exeter.</w:t>
      </w:r>
    </w:p>
    <w:p w14:paraId="79D5E08E" w14:textId="1D149F40" w:rsidR="00327171" w:rsidRDefault="00327171" w:rsidP="00E71FC3">
      <w:pPr>
        <w:pStyle w:val="NoSpacing"/>
      </w:pPr>
    </w:p>
    <w:p w14:paraId="3B2E10E0" w14:textId="714A24CF" w:rsidR="00327171" w:rsidRDefault="00327171" w:rsidP="00E71FC3">
      <w:pPr>
        <w:pStyle w:val="NoSpacing"/>
      </w:pPr>
    </w:p>
    <w:p w14:paraId="44730552" w14:textId="5545939A" w:rsidR="00327171" w:rsidRDefault="00327171" w:rsidP="00E71FC3">
      <w:pPr>
        <w:pStyle w:val="NoSpacing"/>
      </w:pPr>
      <w:r>
        <w:t xml:space="preserve">  7 May1416</w:t>
      </w:r>
      <w:r>
        <w:tab/>
        <w:t xml:space="preserve">He was ordained to his first tonsure in </w:t>
      </w:r>
      <w:proofErr w:type="spellStart"/>
      <w:r>
        <w:t>Buckfastleigh</w:t>
      </w:r>
      <w:proofErr w:type="spellEnd"/>
      <w:r>
        <w:t>, Devon.</w:t>
      </w:r>
    </w:p>
    <w:p w14:paraId="693C5130" w14:textId="6B69785B" w:rsidR="00327171" w:rsidRDefault="00327171" w:rsidP="00E71FC3">
      <w:pPr>
        <w:pStyle w:val="NoSpacing"/>
      </w:pPr>
      <w:r>
        <w:tab/>
      </w:r>
      <w:r>
        <w:tab/>
        <w:t>(“Stafford Register” pp.321 and 427)</w:t>
      </w:r>
    </w:p>
    <w:p w14:paraId="483B3D0F" w14:textId="23A247FC" w:rsidR="00327171" w:rsidRDefault="00327171" w:rsidP="00E71FC3">
      <w:pPr>
        <w:pStyle w:val="NoSpacing"/>
      </w:pPr>
    </w:p>
    <w:p w14:paraId="23B058BA" w14:textId="3F48AAAB" w:rsidR="00327171" w:rsidRDefault="00327171" w:rsidP="00E71FC3">
      <w:pPr>
        <w:pStyle w:val="NoSpacing"/>
      </w:pPr>
    </w:p>
    <w:p w14:paraId="61C82674" w14:textId="10C63C62" w:rsidR="00327171" w:rsidRPr="00327171" w:rsidRDefault="00327171" w:rsidP="00E71FC3">
      <w:pPr>
        <w:pStyle w:val="NoSpacing"/>
      </w:pPr>
      <w:r>
        <w:t>20 July 2019</w:t>
      </w:r>
      <w:bookmarkStart w:id="0" w:name="_GoBack"/>
      <w:bookmarkEnd w:id="0"/>
    </w:p>
    <w:sectPr w:rsidR="00327171" w:rsidRPr="00327171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9C68E5" w14:textId="77777777" w:rsidR="00327171" w:rsidRDefault="00327171" w:rsidP="00E71FC3">
      <w:pPr>
        <w:spacing w:after="0" w:line="240" w:lineRule="auto"/>
      </w:pPr>
      <w:r>
        <w:separator/>
      </w:r>
    </w:p>
  </w:endnote>
  <w:endnote w:type="continuationSeparator" w:id="0">
    <w:p w14:paraId="7BA0AF20" w14:textId="77777777" w:rsidR="00327171" w:rsidRDefault="0032717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6D2770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F9F54C" w14:textId="77777777" w:rsidR="00327171" w:rsidRDefault="00327171" w:rsidP="00E71FC3">
      <w:pPr>
        <w:spacing w:after="0" w:line="240" w:lineRule="auto"/>
      </w:pPr>
      <w:r>
        <w:separator/>
      </w:r>
    </w:p>
  </w:footnote>
  <w:footnote w:type="continuationSeparator" w:id="0">
    <w:p w14:paraId="3EA1D290" w14:textId="77777777" w:rsidR="00327171" w:rsidRDefault="0032717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7171"/>
    <w:rsid w:val="001A7C09"/>
    <w:rsid w:val="00327171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4FE763"/>
  <w15:chartTrackingRefBased/>
  <w15:docId w15:val="{3B5FFE62-E4DD-4EA5-9586-F74260EC32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27</Words>
  <Characters>158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2019-07-20T21:04:00Z</dcterms:created>
  <dcterms:modified xsi:type="dcterms:W3CDTF">2019-07-20T21:06:00Z</dcterms:modified>
</cp:coreProperties>
</file>